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B85E6A" w14:textId="7FE3A296" w:rsidR="00BA00AB" w:rsidRDefault="00D75F6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Sir Randle MAINWARING</w:t>
      </w:r>
      <w:r>
        <w:rPr>
          <w:rFonts w:cs="Times New Roman"/>
          <w:szCs w:val="24"/>
        </w:rPr>
        <w:t xml:space="preserve">     (1363 – 1456)</w:t>
      </w:r>
    </w:p>
    <w:p w14:paraId="0E89E44C" w14:textId="58BF89D1" w:rsidR="00D75F69" w:rsidRDefault="00D75F6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Over Peover, Cheshire.</w:t>
      </w:r>
    </w:p>
    <w:p w14:paraId="574A536D" w14:textId="77777777" w:rsidR="00D75F69" w:rsidRDefault="00D75F69" w:rsidP="009139A6">
      <w:pPr>
        <w:pStyle w:val="NoSpacing"/>
        <w:rPr>
          <w:rFonts w:cs="Times New Roman"/>
          <w:szCs w:val="24"/>
        </w:rPr>
      </w:pPr>
    </w:p>
    <w:p w14:paraId="1E45A485" w14:textId="77777777" w:rsidR="00D75F69" w:rsidRDefault="00D75F69" w:rsidP="009139A6">
      <w:pPr>
        <w:pStyle w:val="NoSpacing"/>
        <w:rPr>
          <w:rFonts w:cs="Times New Roman"/>
          <w:szCs w:val="24"/>
        </w:rPr>
      </w:pPr>
    </w:p>
    <w:p w14:paraId="592BF8BA" w14:textId="384DD462" w:rsidR="00D75F69" w:rsidRDefault="00D75F6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Margery Venables.</w:t>
      </w:r>
    </w:p>
    <w:p w14:paraId="5F39AF0F" w14:textId="42FDC7A3" w:rsidR="00D75F69" w:rsidRDefault="00D75F6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(“UK and Ireland, Find A Grave Index, 1300s – current”)</w:t>
      </w:r>
    </w:p>
    <w:p w14:paraId="7352CEDE" w14:textId="56DFBA6B" w:rsidR="00D75F69" w:rsidRDefault="00D75F6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Children:   John(q.v.), William(q.v.), Philippa(q.v.).  (ibid.)</w:t>
      </w:r>
    </w:p>
    <w:p w14:paraId="6746EF1D" w14:textId="5702F397" w:rsidR="00D75F69" w:rsidRDefault="00D75F6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       Randle (Family Search)</w:t>
      </w:r>
    </w:p>
    <w:p w14:paraId="07F56ECC" w14:textId="77777777" w:rsidR="00D75F69" w:rsidRDefault="00D75F69" w:rsidP="009139A6">
      <w:pPr>
        <w:pStyle w:val="NoSpacing"/>
        <w:rPr>
          <w:rFonts w:cs="Times New Roman"/>
          <w:szCs w:val="24"/>
        </w:rPr>
      </w:pPr>
    </w:p>
    <w:p w14:paraId="678777BE" w14:textId="77777777" w:rsidR="00D75F69" w:rsidRDefault="00D75F69" w:rsidP="009139A6">
      <w:pPr>
        <w:pStyle w:val="NoSpacing"/>
        <w:rPr>
          <w:rFonts w:cs="Times New Roman"/>
          <w:szCs w:val="24"/>
        </w:rPr>
      </w:pPr>
    </w:p>
    <w:p w14:paraId="34C73897" w14:textId="53EAE635" w:rsidR="00D75F69" w:rsidRPr="00D75F69" w:rsidRDefault="00D75F6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October 2023</w:t>
      </w:r>
    </w:p>
    <w:sectPr w:rsidR="00D75F69" w:rsidRPr="00D75F6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B24EB6" w14:textId="77777777" w:rsidR="00D75F69" w:rsidRDefault="00D75F69" w:rsidP="009139A6">
      <w:r>
        <w:separator/>
      </w:r>
    </w:p>
  </w:endnote>
  <w:endnote w:type="continuationSeparator" w:id="0">
    <w:p w14:paraId="59202CCB" w14:textId="77777777" w:rsidR="00D75F69" w:rsidRDefault="00D75F6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2E26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6DA9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D132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0AE7BD" w14:textId="77777777" w:rsidR="00D75F69" w:rsidRDefault="00D75F69" w:rsidP="009139A6">
      <w:r>
        <w:separator/>
      </w:r>
    </w:p>
  </w:footnote>
  <w:footnote w:type="continuationSeparator" w:id="0">
    <w:p w14:paraId="1DB0C208" w14:textId="77777777" w:rsidR="00D75F69" w:rsidRDefault="00D75F6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9582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7706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0231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F69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75F6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58F5C0"/>
  <w15:chartTrackingRefBased/>
  <w15:docId w15:val="{AA62C140-0E4E-4D0F-BAF7-6666B238B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2023-10-11T20:55:00Z</dcterms:created>
  <dcterms:modified xsi:type="dcterms:W3CDTF">2023-10-11T20:58:00Z</dcterms:modified>
</cp:coreProperties>
</file>